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8EFE9A1" w14:textId="6B9325D4" w:rsidR="00C26FB4" w:rsidRDefault="00706F46" w:rsidP="00706F46">
      <w:pPr>
        <w:pStyle w:val="Title"/>
      </w:pPr>
      <w:r>
        <w:t>Differential Leveling</w:t>
      </w:r>
    </w:p>
    <w:p w14:paraId="79140E15" w14:textId="77777777" w:rsidR="00706F46" w:rsidRPr="00706F46" w:rsidRDefault="00706F46">
      <w:pPr>
        <w:numPr>
          <w:ilvl w:val="0"/>
          <w:numId w:val="1"/>
        </w:numPr>
      </w:pPr>
      <w:r w:rsidRPr="00706F46">
        <w:t>Definition and Use</w:t>
      </w:r>
    </w:p>
    <w:p w14:paraId="116D3F95" w14:textId="77777777" w:rsidR="00706F46" w:rsidRPr="00706F46" w:rsidRDefault="00706F46">
      <w:pPr>
        <w:pStyle w:val="ListParagraph"/>
        <w:numPr>
          <w:ilvl w:val="0"/>
          <w:numId w:val="8"/>
        </w:numPr>
      </w:pPr>
      <w:r w:rsidRPr="00706F46">
        <w:t>Differential leveling is the process of measuring vertical distances from a known elevation point to determine elevations of unknown points.</w:t>
      </w:r>
    </w:p>
    <w:p w14:paraId="272CE5A9" w14:textId="77777777" w:rsidR="00706F46" w:rsidRPr="00706F46" w:rsidRDefault="00706F46">
      <w:pPr>
        <w:pStyle w:val="ListParagraph"/>
        <w:numPr>
          <w:ilvl w:val="0"/>
          <w:numId w:val="8"/>
        </w:numPr>
      </w:pPr>
      <w:r w:rsidRPr="00706F46">
        <w:t>Common applications of differential leveling are:</w:t>
      </w:r>
    </w:p>
    <w:p w14:paraId="00735685" w14:textId="55A487E6" w:rsidR="00706F46" w:rsidRPr="00706F46" w:rsidRDefault="00706F46">
      <w:pPr>
        <w:pStyle w:val="ListParagraph"/>
        <w:numPr>
          <w:ilvl w:val="1"/>
          <w:numId w:val="13"/>
        </w:numPr>
      </w:pPr>
    </w:p>
    <w:p w14:paraId="63CAE2CA" w14:textId="377033C8" w:rsidR="00706F46" w:rsidRPr="00706F46" w:rsidRDefault="00706F46">
      <w:pPr>
        <w:pStyle w:val="ListParagraph"/>
        <w:numPr>
          <w:ilvl w:val="1"/>
          <w:numId w:val="13"/>
        </w:numPr>
      </w:pPr>
    </w:p>
    <w:p w14:paraId="796B3B3E" w14:textId="5FB6216F" w:rsidR="00706F46" w:rsidRPr="00706F46" w:rsidRDefault="00706F46">
      <w:pPr>
        <w:pStyle w:val="ListParagraph"/>
        <w:numPr>
          <w:ilvl w:val="1"/>
          <w:numId w:val="13"/>
        </w:numPr>
      </w:pPr>
    </w:p>
    <w:p w14:paraId="21CCB95A" w14:textId="77777777" w:rsidR="00706F46" w:rsidRPr="00706F46" w:rsidRDefault="00706F46">
      <w:pPr>
        <w:numPr>
          <w:ilvl w:val="0"/>
          <w:numId w:val="2"/>
        </w:numPr>
      </w:pPr>
      <w:r w:rsidRPr="00706F46">
        <w:t>Terms</w:t>
      </w:r>
    </w:p>
    <w:p w14:paraId="45EF870A" w14:textId="4502EFC7" w:rsidR="00706F46" w:rsidRPr="00706F46" w:rsidRDefault="00706F46">
      <w:pPr>
        <w:pStyle w:val="ListParagraph"/>
        <w:numPr>
          <w:ilvl w:val="0"/>
          <w:numId w:val="9"/>
        </w:numPr>
      </w:pPr>
      <w:r w:rsidRPr="00706F46">
        <w:t xml:space="preserve">Bench Mark (BM) – A point of </w:t>
      </w:r>
      <w:r w:rsidR="00262CF5">
        <w:t>_____________</w:t>
      </w:r>
      <w:r w:rsidRPr="00706F46">
        <w:t xml:space="preserve"> (or assigned) elevation.</w:t>
      </w:r>
    </w:p>
    <w:p w14:paraId="111C6034" w14:textId="4AAB83E8" w:rsidR="00706F46" w:rsidRPr="00706F46" w:rsidRDefault="00706F46">
      <w:pPr>
        <w:pStyle w:val="ListParagraph"/>
        <w:numPr>
          <w:ilvl w:val="0"/>
          <w:numId w:val="9"/>
        </w:numPr>
      </w:pPr>
      <w:r w:rsidRPr="00706F46">
        <w:t xml:space="preserve">Backsight (BS) – A sighting or measurement to a point of </w:t>
      </w:r>
      <w:r w:rsidR="00262CF5">
        <w:t>_______________</w:t>
      </w:r>
      <w:r w:rsidRPr="00706F46">
        <w:t xml:space="preserve"> elevation (BM).</w:t>
      </w:r>
    </w:p>
    <w:p w14:paraId="08A36F01" w14:textId="07FEF17C" w:rsidR="00706F46" w:rsidRPr="00706F46" w:rsidRDefault="00706F46">
      <w:pPr>
        <w:pStyle w:val="ListParagraph"/>
        <w:numPr>
          <w:ilvl w:val="0"/>
          <w:numId w:val="9"/>
        </w:numPr>
      </w:pPr>
      <w:r w:rsidRPr="00706F46">
        <w:t xml:space="preserve">Height of the Instrument (HI) – The computed </w:t>
      </w:r>
      <w:r w:rsidR="00262CF5">
        <w:t>___________________</w:t>
      </w:r>
      <w:r w:rsidRPr="00706F46">
        <w:t xml:space="preserve">of the level.  </w:t>
      </w:r>
    </w:p>
    <w:p w14:paraId="00E6311D" w14:textId="4D101139" w:rsidR="00706F46" w:rsidRPr="00706F46" w:rsidRDefault="00706F46">
      <w:pPr>
        <w:pStyle w:val="ListParagraph"/>
        <w:numPr>
          <w:ilvl w:val="0"/>
          <w:numId w:val="9"/>
        </w:numPr>
      </w:pPr>
      <w:r w:rsidRPr="00706F46">
        <w:t xml:space="preserve">Foresight (FS) – A sighting to a point of </w:t>
      </w:r>
      <w:r w:rsidR="00262CF5">
        <w:t xml:space="preserve">_____________________ </w:t>
      </w:r>
      <w:r w:rsidRPr="00706F46">
        <w:t xml:space="preserve">elevation. </w:t>
      </w:r>
    </w:p>
    <w:p w14:paraId="19F6DE69" w14:textId="77777777" w:rsidR="00706F46" w:rsidRPr="00706F46" w:rsidRDefault="00706F46">
      <w:pPr>
        <w:pStyle w:val="ListParagraph"/>
        <w:numPr>
          <w:ilvl w:val="0"/>
          <w:numId w:val="9"/>
        </w:numPr>
      </w:pPr>
      <w:r w:rsidRPr="00706F46">
        <w:t>Turning Point (TP) – A foresight that is then used for a backsight when the level is moved.</w:t>
      </w:r>
    </w:p>
    <w:p w14:paraId="2EBF1074" w14:textId="2F6702FB" w:rsidR="00706F46" w:rsidRDefault="00706F46">
      <w:pPr>
        <w:numPr>
          <w:ilvl w:val="0"/>
          <w:numId w:val="3"/>
        </w:numPr>
      </w:pPr>
      <w:r w:rsidRPr="00706F46">
        <w:t>Computations</w:t>
      </w:r>
    </w:p>
    <w:p w14:paraId="1DEA3452" w14:textId="2B24AF30" w:rsidR="00706F46" w:rsidRPr="00706F46" w:rsidRDefault="00706F46" w:rsidP="00706F46">
      <w:pPr>
        <w:ind w:left="360"/>
      </w:pPr>
      <w:r w:rsidRPr="00706F46">
        <w:drawing>
          <wp:inline distT="0" distB="0" distL="0" distR="0" wp14:anchorId="39618AF2" wp14:editId="5BDAB759">
            <wp:extent cx="2948763" cy="1341120"/>
            <wp:effectExtent l="0" t="0" r="4445" b="0"/>
            <wp:docPr id="1026" name="Picture 2" descr="illustrates the idea of differential leveling and height determination. |  Download Scientific Diagram">
              <a:extLst xmlns:a="http://schemas.openxmlformats.org/drawingml/2006/main">
                <a:ext uri="{FF2B5EF4-FFF2-40B4-BE49-F238E27FC236}">
                  <a16:creationId xmlns:a16="http://schemas.microsoft.com/office/drawing/2014/main" id="{650597EA-C30F-417B-B3EE-29D8B5FBFD9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illustrates the idea of differential leveling and height determination. |  Download Scientific Diagram">
                      <a:extLst>
                        <a:ext uri="{FF2B5EF4-FFF2-40B4-BE49-F238E27FC236}">
                          <a16:creationId xmlns:a16="http://schemas.microsoft.com/office/drawing/2014/main" id="{650597EA-C30F-417B-B3EE-29D8B5FBFD9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343" cy="13445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68"/>
        <w:tblOverlap w:val="never"/>
        <w:tblW w:w="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03"/>
        <w:gridCol w:w="679"/>
        <w:gridCol w:w="902"/>
        <w:gridCol w:w="679"/>
        <w:gridCol w:w="1165"/>
      </w:tblGrid>
      <w:tr w:rsidR="00262CF5" w:rsidRPr="00706F46" w14:paraId="43EECB30" w14:textId="77777777" w:rsidTr="00262CF5"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114CAE" w14:textId="77777777" w:rsidR="00536489" w:rsidRPr="00706F46" w:rsidRDefault="00536489" w:rsidP="00536489">
            <w:pPr>
              <w:pStyle w:val="NoSpacing"/>
            </w:pPr>
            <w:r w:rsidRPr="00706F46">
              <w:t>Station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B787D9" w14:textId="77777777" w:rsidR="00536489" w:rsidRPr="00706F46" w:rsidRDefault="00536489" w:rsidP="00536489">
            <w:pPr>
              <w:pStyle w:val="NoSpacing"/>
            </w:pPr>
            <w:r w:rsidRPr="00706F46">
              <w:t>B.S.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E38B76" w14:textId="77777777" w:rsidR="00536489" w:rsidRPr="00706F46" w:rsidRDefault="00536489" w:rsidP="00536489">
            <w:pPr>
              <w:pStyle w:val="NoSpacing"/>
            </w:pPr>
            <w:r w:rsidRPr="00706F46">
              <w:t>H.I.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6A22FB" w14:textId="77777777" w:rsidR="00536489" w:rsidRPr="00706F46" w:rsidRDefault="00536489" w:rsidP="00536489">
            <w:pPr>
              <w:pStyle w:val="NoSpacing"/>
            </w:pPr>
            <w:r w:rsidRPr="00706F46">
              <w:t>F.S.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CCCD5A" w14:textId="77777777" w:rsidR="00536489" w:rsidRPr="00706F46" w:rsidRDefault="00536489" w:rsidP="00536489">
            <w:pPr>
              <w:pStyle w:val="NoSpacing"/>
            </w:pPr>
            <w:r w:rsidRPr="00706F46">
              <w:t>Elevation</w:t>
            </w:r>
          </w:p>
        </w:tc>
      </w:tr>
      <w:tr w:rsidR="00262CF5" w:rsidRPr="00706F46" w14:paraId="7240F389" w14:textId="77777777" w:rsidTr="00262CF5"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F5D3F1" w14:textId="77777777" w:rsidR="00536489" w:rsidRPr="00706F46" w:rsidRDefault="00536489" w:rsidP="00536489">
            <w:pPr>
              <w:pStyle w:val="NoSpacing"/>
            </w:pPr>
            <w:r w:rsidRPr="00706F46">
              <w:t>BM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D0A6C9" w14:textId="77777777" w:rsidR="00536489" w:rsidRPr="00706F46" w:rsidRDefault="00536489" w:rsidP="00536489">
            <w:pPr>
              <w:pStyle w:val="NoSpacing"/>
            </w:pPr>
            <w:r w:rsidRPr="00706F46">
              <w:t>5.50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9B2583" w14:textId="77777777" w:rsidR="00536489" w:rsidRPr="00706F46" w:rsidRDefault="00536489" w:rsidP="00536489">
            <w:pPr>
              <w:pStyle w:val="NoSpacing"/>
            </w:pPr>
            <w:r w:rsidRPr="00706F46">
              <w:t>105.50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FB1125" w14:textId="77777777" w:rsidR="00536489" w:rsidRPr="00706F46" w:rsidRDefault="00536489" w:rsidP="00536489">
            <w:pPr>
              <w:pStyle w:val="NoSpacing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CD8A57" w14:textId="77777777" w:rsidR="00536489" w:rsidRPr="00706F46" w:rsidRDefault="00536489" w:rsidP="00536489">
            <w:pPr>
              <w:pStyle w:val="NoSpacing"/>
            </w:pPr>
            <w:r w:rsidRPr="00706F46">
              <w:t>100.00*</w:t>
            </w:r>
          </w:p>
        </w:tc>
      </w:tr>
      <w:tr w:rsidR="00262CF5" w:rsidRPr="00706F46" w14:paraId="7314A2D4" w14:textId="77777777" w:rsidTr="00262CF5"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CBB6FF" w14:textId="77777777" w:rsidR="00536489" w:rsidRPr="00706F46" w:rsidRDefault="00536489" w:rsidP="00536489">
            <w:pPr>
              <w:pStyle w:val="NoSpacing"/>
            </w:pPr>
            <w:r w:rsidRPr="00706F46">
              <w:t>1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382196" w14:textId="77777777" w:rsidR="00536489" w:rsidRPr="00706F46" w:rsidRDefault="00536489" w:rsidP="00536489">
            <w:pPr>
              <w:pStyle w:val="NoSpacing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6D663D" w14:textId="77777777" w:rsidR="00536489" w:rsidRPr="00706F46" w:rsidRDefault="00536489" w:rsidP="00536489">
            <w:pPr>
              <w:pStyle w:val="NoSpacing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F7F778" w14:textId="77777777" w:rsidR="00536489" w:rsidRPr="00706F46" w:rsidRDefault="00536489" w:rsidP="00536489">
            <w:pPr>
              <w:pStyle w:val="NoSpacing"/>
            </w:pPr>
            <w:r w:rsidRPr="00706F46">
              <w:t>4.50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DD911B" w14:textId="77777777" w:rsidR="00536489" w:rsidRPr="00706F46" w:rsidRDefault="00536489" w:rsidP="00536489">
            <w:pPr>
              <w:pStyle w:val="NoSpacing"/>
            </w:pPr>
            <w:r w:rsidRPr="00706F46">
              <w:t>101.00</w:t>
            </w:r>
          </w:p>
        </w:tc>
      </w:tr>
      <w:tr w:rsidR="00262CF5" w:rsidRPr="00706F46" w14:paraId="440FC64C" w14:textId="77777777" w:rsidTr="00262CF5"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B7A01D" w14:textId="77777777" w:rsidR="00536489" w:rsidRPr="00706F46" w:rsidRDefault="00536489" w:rsidP="00536489">
            <w:pPr>
              <w:pStyle w:val="NoSpacing"/>
            </w:pPr>
            <w:r w:rsidRPr="00706F46">
              <w:t>2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86778B" w14:textId="77777777" w:rsidR="00536489" w:rsidRPr="00706F46" w:rsidRDefault="00536489" w:rsidP="00536489">
            <w:pPr>
              <w:pStyle w:val="NoSpacing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A4BE7B" w14:textId="77777777" w:rsidR="00536489" w:rsidRPr="00706F46" w:rsidRDefault="00536489" w:rsidP="00536489">
            <w:pPr>
              <w:pStyle w:val="NoSpacing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2C23E4" w14:textId="77777777" w:rsidR="00536489" w:rsidRPr="00706F46" w:rsidRDefault="00536489" w:rsidP="00536489">
            <w:pPr>
              <w:pStyle w:val="NoSpacing"/>
            </w:pPr>
            <w:r w:rsidRPr="00706F46">
              <w:t>3.50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69A5F0" w14:textId="77777777" w:rsidR="00536489" w:rsidRPr="00706F46" w:rsidRDefault="00536489" w:rsidP="00536489">
            <w:pPr>
              <w:pStyle w:val="NoSpacing"/>
            </w:pPr>
            <w:r w:rsidRPr="00706F46">
              <w:t>102.00</w:t>
            </w:r>
          </w:p>
        </w:tc>
      </w:tr>
      <w:tr w:rsidR="00262CF5" w:rsidRPr="00706F46" w14:paraId="684473CE" w14:textId="77777777" w:rsidTr="00262CF5"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3730D8" w14:textId="77777777" w:rsidR="00536489" w:rsidRPr="00706F46" w:rsidRDefault="00536489" w:rsidP="00536489">
            <w:pPr>
              <w:pStyle w:val="NoSpacing"/>
            </w:pPr>
            <w:r w:rsidRPr="00706F46">
              <w:t>3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59A323" w14:textId="77777777" w:rsidR="00536489" w:rsidRPr="00706F46" w:rsidRDefault="00536489" w:rsidP="00536489">
            <w:pPr>
              <w:pStyle w:val="NoSpacing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D4594B" w14:textId="77777777" w:rsidR="00536489" w:rsidRPr="00706F46" w:rsidRDefault="00536489" w:rsidP="00536489">
            <w:pPr>
              <w:pStyle w:val="NoSpacing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727B71" w14:textId="77777777" w:rsidR="00536489" w:rsidRPr="00706F46" w:rsidRDefault="00536489" w:rsidP="00536489">
            <w:pPr>
              <w:pStyle w:val="NoSpacing"/>
            </w:pPr>
            <w:r w:rsidRPr="00706F46">
              <w:t>4.00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F69F27" w14:textId="77777777" w:rsidR="00536489" w:rsidRPr="00706F46" w:rsidRDefault="00536489" w:rsidP="00536489">
            <w:pPr>
              <w:pStyle w:val="NoSpacing"/>
            </w:pPr>
            <w:r w:rsidRPr="00706F46">
              <w:t>101.50</w:t>
            </w:r>
          </w:p>
        </w:tc>
      </w:tr>
      <w:tr w:rsidR="00262CF5" w:rsidRPr="00706F46" w14:paraId="2A5212F9" w14:textId="77777777" w:rsidTr="00262CF5"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1BA178" w14:textId="77777777" w:rsidR="00536489" w:rsidRPr="00706F46" w:rsidRDefault="00536489" w:rsidP="00536489">
            <w:pPr>
              <w:pStyle w:val="NoSpacing"/>
            </w:pPr>
            <w:r w:rsidRPr="00706F46">
              <w:t>4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0E4732" w14:textId="77777777" w:rsidR="00536489" w:rsidRPr="00706F46" w:rsidRDefault="00536489" w:rsidP="00536489">
            <w:pPr>
              <w:pStyle w:val="NoSpacing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CE1165" w14:textId="77777777" w:rsidR="00536489" w:rsidRPr="00706F46" w:rsidRDefault="00536489" w:rsidP="00536489">
            <w:pPr>
              <w:pStyle w:val="NoSpacing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7E2D6E" w14:textId="77777777" w:rsidR="00536489" w:rsidRPr="00706F46" w:rsidRDefault="00536489" w:rsidP="00536489">
            <w:pPr>
              <w:pStyle w:val="NoSpacing"/>
            </w:pPr>
            <w:r w:rsidRPr="00706F46">
              <w:t>4.50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A1915B" w14:textId="77777777" w:rsidR="00536489" w:rsidRPr="00706F46" w:rsidRDefault="00536489" w:rsidP="00536489">
            <w:pPr>
              <w:pStyle w:val="NoSpacing"/>
            </w:pPr>
            <w:r w:rsidRPr="00706F46">
              <w:t>101.00</w:t>
            </w:r>
          </w:p>
        </w:tc>
      </w:tr>
      <w:tr w:rsidR="00262CF5" w:rsidRPr="00706F46" w14:paraId="7D945070" w14:textId="77777777" w:rsidTr="00262CF5"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AE95CD" w14:textId="77777777" w:rsidR="00536489" w:rsidRPr="00706F46" w:rsidRDefault="00536489" w:rsidP="00536489">
            <w:pPr>
              <w:pStyle w:val="NoSpacing"/>
            </w:pPr>
            <w:r w:rsidRPr="00706F46">
              <w:t>5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B5ADEB" w14:textId="77777777" w:rsidR="00536489" w:rsidRPr="00706F46" w:rsidRDefault="00536489" w:rsidP="00536489">
            <w:pPr>
              <w:pStyle w:val="NoSpacing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DDDF0C" w14:textId="77777777" w:rsidR="00536489" w:rsidRPr="00706F46" w:rsidRDefault="00536489" w:rsidP="00536489">
            <w:pPr>
              <w:pStyle w:val="NoSpacing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C29E90" w14:textId="77777777" w:rsidR="00536489" w:rsidRPr="00706F46" w:rsidRDefault="00536489" w:rsidP="00536489">
            <w:pPr>
              <w:pStyle w:val="NoSpacing"/>
            </w:pPr>
            <w:r w:rsidRPr="00706F46">
              <w:t>5.00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49AD90" w14:textId="50208C42" w:rsidR="00536489" w:rsidRPr="00706F46" w:rsidRDefault="00262CF5" w:rsidP="00536489">
            <w:pPr>
              <w:pStyle w:val="NoSpacing"/>
            </w:pPr>
            <w:r>
              <w:t>________</w:t>
            </w:r>
          </w:p>
        </w:tc>
      </w:tr>
      <w:tr w:rsidR="00262CF5" w:rsidRPr="00706F46" w14:paraId="1FAF6CF3" w14:textId="77777777" w:rsidTr="00262CF5"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DEE4CE" w14:textId="77777777" w:rsidR="00536489" w:rsidRPr="00706F46" w:rsidRDefault="00536489" w:rsidP="00536489">
            <w:pPr>
              <w:pStyle w:val="NoSpacing"/>
            </w:pPr>
            <w:r w:rsidRPr="00706F46">
              <w:t xml:space="preserve">*known 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FC8017" w14:textId="77777777" w:rsidR="00536489" w:rsidRPr="00706F46" w:rsidRDefault="00536489" w:rsidP="00536489">
            <w:pPr>
              <w:pStyle w:val="NoSpacing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CAB03F" w14:textId="77777777" w:rsidR="00536489" w:rsidRPr="00706F46" w:rsidRDefault="00536489" w:rsidP="00536489">
            <w:pPr>
              <w:pStyle w:val="NoSpacing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D83C14" w14:textId="77777777" w:rsidR="00536489" w:rsidRPr="00706F46" w:rsidRDefault="00536489" w:rsidP="00536489">
            <w:pPr>
              <w:pStyle w:val="NoSpacing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8580EA" w14:textId="77777777" w:rsidR="00536489" w:rsidRPr="00706F46" w:rsidRDefault="00536489" w:rsidP="00536489">
            <w:pPr>
              <w:pStyle w:val="NoSpacing"/>
            </w:pPr>
          </w:p>
        </w:tc>
      </w:tr>
    </w:tbl>
    <w:p w14:paraId="72E6FADB" w14:textId="337F2CD4" w:rsidR="00706F46" w:rsidRDefault="00706F46">
      <w:pPr>
        <w:numPr>
          <w:ilvl w:val="0"/>
          <w:numId w:val="4"/>
        </w:numPr>
      </w:pPr>
      <w:r w:rsidRPr="00706F46">
        <w:t>Keeping the “book”</w:t>
      </w:r>
    </w:p>
    <w:p w14:paraId="30E7990F" w14:textId="32617B54" w:rsidR="00706F46" w:rsidRPr="00706F46" w:rsidRDefault="00706F46" w:rsidP="00706F46">
      <w:pPr>
        <w:ind w:left="720"/>
      </w:pPr>
    </w:p>
    <w:p w14:paraId="22329B69" w14:textId="2B8F2AD1" w:rsidR="00706F46" w:rsidRDefault="00706F46">
      <w:pPr>
        <w:pStyle w:val="ListParagraph"/>
        <w:numPr>
          <w:ilvl w:val="0"/>
          <w:numId w:val="10"/>
        </w:numPr>
      </w:pPr>
      <w:r w:rsidRPr="00706F46">
        <w:t xml:space="preserve">Measurement are recorded in columns to locate the </w:t>
      </w:r>
      <w:r>
        <w:t xml:space="preserve">_________ </w:t>
      </w:r>
      <w:r w:rsidRPr="00706F46">
        <w:t xml:space="preserve">and </w:t>
      </w:r>
      <w:r>
        <w:t>__________________</w:t>
      </w:r>
      <w:r w:rsidRPr="00706F46">
        <w:t>.</w:t>
      </w:r>
    </w:p>
    <w:p w14:paraId="2E6A52A4" w14:textId="77777777" w:rsidR="00262CF5" w:rsidRPr="00706F46" w:rsidRDefault="00262CF5" w:rsidP="00262CF5">
      <w:pPr>
        <w:pStyle w:val="ListParagraph"/>
      </w:pPr>
    </w:p>
    <w:p w14:paraId="0A80BFF9" w14:textId="753DDC70" w:rsidR="00706F46" w:rsidRDefault="00706F46">
      <w:pPr>
        <w:pStyle w:val="ListParagraph"/>
        <w:numPr>
          <w:ilvl w:val="0"/>
          <w:numId w:val="10"/>
        </w:numPr>
      </w:pPr>
      <w:r w:rsidRPr="00706F46">
        <w:t xml:space="preserve">HI and Elevations are </w:t>
      </w:r>
      <w:r>
        <w:t>________________</w:t>
      </w:r>
      <w:r w:rsidRPr="00706F46">
        <w:t xml:space="preserve">. </w:t>
      </w:r>
    </w:p>
    <w:p w14:paraId="613EA202" w14:textId="1361BDFE" w:rsidR="00262CF5" w:rsidRDefault="00262CF5" w:rsidP="00262CF5">
      <w:pPr>
        <w:pStyle w:val="ListParagraph"/>
      </w:pPr>
    </w:p>
    <w:p w14:paraId="27C269AE" w14:textId="0656EB98" w:rsidR="00262CF5" w:rsidRDefault="00262CF5" w:rsidP="00262CF5">
      <w:pPr>
        <w:pStyle w:val="ListParagraph"/>
      </w:pPr>
    </w:p>
    <w:p w14:paraId="4F98E0AA" w14:textId="42EC3DFC" w:rsidR="00262CF5" w:rsidRDefault="00262CF5" w:rsidP="00262CF5">
      <w:pPr>
        <w:pStyle w:val="ListParagraph"/>
      </w:pPr>
    </w:p>
    <w:p w14:paraId="7C12C675" w14:textId="38B42F87" w:rsidR="00262CF5" w:rsidRDefault="00262CF5" w:rsidP="00262CF5">
      <w:pPr>
        <w:pStyle w:val="ListParagraph"/>
      </w:pPr>
    </w:p>
    <w:p w14:paraId="73902987" w14:textId="77777777" w:rsidR="00262CF5" w:rsidRPr="00706F46" w:rsidRDefault="00262CF5" w:rsidP="00262CF5">
      <w:pPr>
        <w:pStyle w:val="ListParagraph"/>
      </w:pPr>
    </w:p>
    <w:p w14:paraId="0851691C" w14:textId="77777777" w:rsidR="00706F46" w:rsidRPr="00706F46" w:rsidRDefault="00706F46">
      <w:pPr>
        <w:numPr>
          <w:ilvl w:val="0"/>
          <w:numId w:val="5"/>
        </w:numPr>
      </w:pPr>
      <w:r w:rsidRPr="00706F46">
        <w:t>Leveling Procedure</w:t>
      </w:r>
    </w:p>
    <w:p w14:paraId="363A0CBF" w14:textId="77777777" w:rsidR="00706F46" w:rsidRPr="00706F46" w:rsidRDefault="00706F46">
      <w:pPr>
        <w:pStyle w:val="ListParagraph"/>
        <w:numPr>
          <w:ilvl w:val="0"/>
          <w:numId w:val="11"/>
        </w:numPr>
      </w:pPr>
      <w:r w:rsidRPr="00706F46">
        <w:t xml:space="preserve">The BM elevation is known or set to an even height (ex. 100.00 feet). </w:t>
      </w:r>
    </w:p>
    <w:p w14:paraId="6C07D05A" w14:textId="2AD9C591" w:rsidR="00706F46" w:rsidRPr="00706F46" w:rsidRDefault="00706F46">
      <w:pPr>
        <w:pStyle w:val="ListParagraph"/>
        <w:numPr>
          <w:ilvl w:val="0"/>
          <w:numId w:val="11"/>
        </w:numPr>
      </w:pPr>
      <w:r w:rsidRPr="00706F46">
        <w:lastRenderedPageBreak/>
        <w:t xml:space="preserve">Set up and level the instrument at the approximately </w:t>
      </w:r>
      <w:r w:rsidR="00262CF5">
        <w:t>______________</w:t>
      </w:r>
      <w:r w:rsidRPr="00706F46">
        <w:t xml:space="preserve"> between the BM and turning point (TP).</w:t>
      </w:r>
    </w:p>
    <w:p w14:paraId="02D10C27" w14:textId="77777777" w:rsidR="00706F46" w:rsidRPr="00706F46" w:rsidRDefault="00706F46">
      <w:pPr>
        <w:pStyle w:val="ListParagraph"/>
        <w:numPr>
          <w:ilvl w:val="1"/>
          <w:numId w:val="11"/>
        </w:numPr>
      </w:pPr>
      <w:r w:rsidRPr="00706F46">
        <w:t>It is generally recommended that the distance from the instrument to the benchmark not exceed 400 feet; approximately 200 feet is the usually recommended distance.</w:t>
      </w:r>
    </w:p>
    <w:p w14:paraId="28CBE699" w14:textId="77777777" w:rsidR="00706F46" w:rsidRPr="00706F46" w:rsidRDefault="00706F46">
      <w:pPr>
        <w:pStyle w:val="ListParagraph"/>
        <w:numPr>
          <w:ilvl w:val="1"/>
          <w:numId w:val="11"/>
        </w:numPr>
      </w:pPr>
      <w:r w:rsidRPr="00706F46">
        <w:t>It is also recommended that the instrument be set up close to halfway between two benchmarks in order to cancel out leveling errors.</w:t>
      </w:r>
    </w:p>
    <w:p w14:paraId="315A386D" w14:textId="58C17E87" w:rsidR="00706F46" w:rsidRPr="00706F46" w:rsidRDefault="00706F46">
      <w:pPr>
        <w:pStyle w:val="ListParagraph"/>
        <w:numPr>
          <w:ilvl w:val="0"/>
          <w:numId w:val="11"/>
        </w:numPr>
      </w:pPr>
      <w:r w:rsidRPr="00706F46">
        <w:t xml:space="preserve">Send the rodman to the BM and record the rod reading. This is what is known as a </w:t>
      </w:r>
      <w:r w:rsidR="00262CF5">
        <w:t>_____________</w:t>
      </w:r>
      <w:r w:rsidRPr="00706F46">
        <w:t xml:space="preserve"> reading and is recorded under BS in the field notebook.</w:t>
      </w:r>
    </w:p>
    <w:p w14:paraId="6D338AF5" w14:textId="77777777" w:rsidR="00706F46" w:rsidRPr="00706F46" w:rsidRDefault="00706F46">
      <w:pPr>
        <w:pStyle w:val="ListParagraph"/>
        <w:numPr>
          <w:ilvl w:val="1"/>
          <w:numId w:val="11"/>
        </w:numPr>
      </w:pPr>
      <w:r w:rsidRPr="00706F46">
        <w:t>Add the BS reading to the elevation of the BM to give the height of the instrument (HI), i.e., HI = 3.02’ + 100.00’ = 103.02’.</w:t>
      </w:r>
    </w:p>
    <w:p w14:paraId="6D66BF47" w14:textId="77777777" w:rsidR="00706F46" w:rsidRPr="00706F46" w:rsidRDefault="00706F46">
      <w:pPr>
        <w:numPr>
          <w:ilvl w:val="0"/>
          <w:numId w:val="6"/>
        </w:numPr>
      </w:pPr>
      <w:r w:rsidRPr="00706F46">
        <w:t>Leveling Procedure (Cont.)</w:t>
      </w:r>
    </w:p>
    <w:p w14:paraId="19C504C0" w14:textId="601F57A7" w:rsidR="00706F46" w:rsidRPr="00706F46" w:rsidRDefault="00706F46">
      <w:pPr>
        <w:numPr>
          <w:ilvl w:val="0"/>
          <w:numId w:val="11"/>
        </w:numPr>
      </w:pPr>
      <w:r w:rsidRPr="00706F46">
        <w:t xml:space="preserve">Move the rodman to next station and record this as a </w:t>
      </w:r>
      <w:r w:rsidR="00262CF5">
        <w:t>_____________________</w:t>
      </w:r>
      <w:r w:rsidRPr="00706F46">
        <w:t xml:space="preserve"> reading in your field notebook. </w:t>
      </w:r>
    </w:p>
    <w:p w14:paraId="3653FA44" w14:textId="77777777" w:rsidR="00706F46" w:rsidRPr="00706F46" w:rsidRDefault="00706F46">
      <w:pPr>
        <w:pStyle w:val="ListParagraph"/>
        <w:numPr>
          <w:ilvl w:val="1"/>
          <w:numId w:val="12"/>
        </w:numPr>
      </w:pPr>
      <w:r w:rsidRPr="00706F46">
        <w:t xml:space="preserve">Subtract this FS reading from the HI reading to obtain the elevation at point TP-1, i.e., 103.02’ - 3.68’ = 99.34’. </w:t>
      </w:r>
    </w:p>
    <w:p w14:paraId="4EB4C53D" w14:textId="77777777" w:rsidR="00706F46" w:rsidRPr="00706F46" w:rsidRDefault="00706F46">
      <w:pPr>
        <w:numPr>
          <w:ilvl w:val="0"/>
          <w:numId w:val="11"/>
        </w:numPr>
      </w:pPr>
      <w:r w:rsidRPr="00706F46">
        <w:t>Move the level instrument to the second level set-up location and set up and level the instrument.</w:t>
      </w:r>
    </w:p>
    <w:p w14:paraId="07FF9A64" w14:textId="77777777" w:rsidR="00706F46" w:rsidRPr="00706F46" w:rsidRDefault="00706F46">
      <w:pPr>
        <w:numPr>
          <w:ilvl w:val="0"/>
          <w:numId w:val="11"/>
        </w:numPr>
      </w:pPr>
      <w:r w:rsidRPr="00706F46">
        <w:t>Take another rod reading from back to the last foresight (TP). Record this backsight reading (3.34’) in the field notebook.</w:t>
      </w:r>
    </w:p>
    <w:p w14:paraId="73D2B103" w14:textId="77777777" w:rsidR="00706F46" w:rsidRPr="00706F46" w:rsidRDefault="00706F46">
      <w:pPr>
        <w:pStyle w:val="ListParagraph"/>
        <w:numPr>
          <w:ilvl w:val="1"/>
          <w:numId w:val="11"/>
        </w:numPr>
      </w:pPr>
      <w:r w:rsidRPr="00706F46">
        <w:t>Add the BS reading to the elevation of TP-1 to give the height of the instrument (HI), i.e., HI = 3.34’ + 99.34’ = 102.68’.</w:t>
      </w:r>
    </w:p>
    <w:p w14:paraId="74DDB340" w14:textId="77777777" w:rsidR="00706F46" w:rsidRPr="00706F46" w:rsidRDefault="00706F46">
      <w:pPr>
        <w:numPr>
          <w:ilvl w:val="0"/>
          <w:numId w:val="11"/>
        </w:numPr>
      </w:pPr>
      <w:r w:rsidRPr="00706F46">
        <w:t xml:space="preserve">Repeat the process until all stations are measured. </w:t>
      </w:r>
    </w:p>
    <w:p w14:paraId="7832A57E" w14:textId="77777777" w:rsidR="00706F46" w:rsidRPr="00706F46" w:rsidRDefault="00706F46">
      <w:pPr>
        <w:numPr>
          <w:ilvl w:val="0"/>
          <w:numId w:val="7"/>
        </w:numPr>
      </w:pPr>
      <w:r w:rsidRPr="00706F46">
        <w:t>Differential Leveling Process</w:t>
      </w:r>
    </w:p>
    <w:p w14:paraId="071F280F" w14:textId="57D354DF" w:rsidR="00706F46" w:rsidRPr="00706F46" w:rsidRDefault="00536489" w:rsidP="00706F46">
      <w:r w:rsidRPr="00536489">
        <w:drawing>
          <wp:inline distT="0" distB="0" distL="0" distR="0" wp14:anchorId="616BCFE4" wp14:editId="7A2A8261">
            <wp:extent cx="5943600" cy="2366010"/>
            <wp:effectExtent l="0" t="0" r="0" b="0"/>
            <wp:docPr id="5" name="Picture 4" descr="Differential Leveling – Surveying | BuildCivil">
              <a:extLst xmlns:a="http://schemas.openxmlformats.org/drawingml/2006/main">
                <a:ext uri="{FF2B5EF4-FFF2-40B4-BE49-F238E27FC236}">
                  <a16:creationId xmlns:a16="http://schemas.microsoft.com/office/drawing/2014/main" id="{2B487CF5-E31A-47BB-9EEC-F7C2E9E18F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Differential Leveling – Surveying | BuildCivil">
                      <a:extLst>
                        <a:ext uri="{FF2B5EF4-FFF2-40B4-BE49-F238E27FC236}">
                          <a16:creationId xmlns:a16="http://schemas.microsoft.com/office/drawing/2014/main" id="{2B487CF5-E31A-47BB-9EEC-F7C2E9E18F6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6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6F46" w:rsidRPr="00706F46" w:rsidSect="00C26FB4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EBAA9" w14:textId="77777777" w:rsidR="00F151D0" w:rsidRDefault="00F151D0" w:rsidP="00CD71D0">
      <w:pPr>
        <w:spacing w:after="0" w:line="240" w:lineRule="auto"/>
      </w:pPr>
      <w:r>
        <w:separator/>
      </w:r>
    </w:p>
  </w:endnote>
  <w:endnote w:type="continuationSeparator" w:id="0">
    <w:p w14:paraId="68A5CD09" w14:textId="77777777" w:rsidR="00F151D0" w:rsidRDefault="00F151D0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3A5D17A1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706F46">
      <w:rPr>
        <w:noProof/>
      </w:rPr>
      <w:t>8/4/2022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B715E" w14:textId="77777777" w:rsidR="00F151D0" w:rsidRDefault="00F151D0" w:rsidP="00CD71D0">
      <w:pPr>
        <w:spacing w:after="0" w:line="240" w:lineRule="auto"/>
      </w:pPr>
      <w:r>
        <w:separator/>
      </w:r>
    </w:p>
  </w:footnote>
  <w:footnote w:type="continuationSeparator" w:id="0">
    <w:p w14:paraId="727E5822" w14:textId="77777777" w:rsidR="00F151D0" w:rsidRDefault="00F151D0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1DD7D6BD" w:rsidR="00CD71D0" w:rsidRDefault="00CD71D0">
    <w:pPr>
      <w:pStyle w:val="Header"/>
    </w:pPr>
    <w:r>
      <w:t xml:space="preserve">Oregon FFA </w:t>
    </w:r>
    <w:r>
      <w:tab/>
    </w:r>
    <w:r w:rsidR="00C26FB4">
      <w:t xml:space="preserve">Surveying </w:t>
    </w:r>
    <w:r w:rsidR="00971604">
      <w:t xml:space="preserve">Guided </w:t>
    </w:r>
    <w:r w:rsidR="00C26FB4">
      <w:t>Notes</w:t>
    </w:r>
    <w:r w:rsidR="00027680">
      <w:t xml:space="preserve"> </w:t>
    </w:r>
    <w:r w:rsidR="00027680">
      <w:tab/>
    </w:r>
    <w:fldSimple w:instr=" STYLEREF  Title  \* MERGEFORMAT ">
      <w:r w:rsidR="00262CF5" w:rsidRPr="00262CF5">
        <w:rPr>
          <w:b/>
          <w:bCs/>
          <w:noProof/>
        </w:rPr>
        <w:t>Differential Leveling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36049"/>
    <w:multiLevelType w:val="hybridMultilevel"/>
    <w:tmpl w:val="4FCA55CA"/>
    <w:lvl w:ilvl="0" w:tplc="9A7648FA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297CEA84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010B8AC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3D44EB46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8AE4B8CA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A748088C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4806798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846245FC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4ADE8C8C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57026"/>
    <w:multiLevelType w:val="hybridMultilevel"/>
    <w:tmpl w:val="0DC81AB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77988"/>
    <w:multiLevelType w:val="hybridMultilevel"/>
    <w:tmpl w:val="743A6FF0"/>
    <w:lvl w:ilvl="0" w:tplc="A37A2368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A0182032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97D2C6F8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A808C150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99E68B66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56F6A798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01706DD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7F58D4F6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DE23076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D1796B"/>
    <w:multiLevelType w:val="hybridMultilevel"/>
    <w:tmpl w:val="BCD0F1EA"/>
    <w:lvl w:ilvl="0" w:tplc="4CCA45BE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F984CF60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3F007450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7C22B380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EDFEF1E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70BA23FA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A7480044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7D5A5936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E684E00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57186C"/>
    <w:multiLevelType w:val="hybridMultilevel"/>
    <w:tmpl w:val="5FDE1C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C7720"/>
    <w:multiLevelType w:val="hybridMultilevel"/>
    <w:tmpl w:val="77B851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9451A"/>
    <w:multiLevelType w:val="hybridMultilevel"/>
    <w:tmpl w:val="6714DC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851F3"/>
    <w:multiLevelType w:val="hybridMultilevel"/>
    <w:tmpl w:val="2662C7F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4C18B3"/>
    <w:multiLevelType w:val="hybridMultilevel"/>
    <w:tmpl w:val="86DE71E8"/>
    <w:lvl w:ilvl="0" w:tplc="664E1B5C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988F968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98BA9504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53A2F7EE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23D06B10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DCCACE28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89E249FC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96BC51C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A7B442AA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8C14D6"/>
    <w:multiLevelType w:val="hybridMultilevel"/>
    <w:tmpl w:val="FA5C35D6"/>
    <w:lvl w:ilvl="0" w:tplc="9A1CAC5E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6E26DF0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F25C52F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BC0A5DB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05083CFE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3E5845B6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C966F28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B45CDECE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04B6032E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64728E"/>
    <w:multiLevelType w:val="hybridMultilevel"/>
    <w:tmpl w:val="0316AC52"/>
    <w:lvl w:ilvl="0" w:tplc="560206BA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5ED81286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F15CE01C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3E8A9C68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E0C6AE4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2346754A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111A8492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3AA3848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B2641ADE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036D9D"/>
    <w:multiLevelType w:val="hybridMultilevel"/>
    <w:tmpl w:val="BB9E5300"/>
    <w:lvl w:ilvl="0" w:tplc="77F4685E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6F06C738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3F3420A0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165297B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F964323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69E266BC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C2F6DC78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6BBA2BBE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6B82E960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8914EE"/>
    <w:multiLevelType w:val="hybridMultilevel"/>
    <w:tmpl w:val="4086B06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859469">
    <w:abstractNumId w:val="3"/>
  </w:num>
  <w:num w:numId="2" w16cid:durableId="518467345">
    <w:abstractNumId w:val="10"/>
  </w:num>
  <w:num w:numId="3" w16cid:durableId="1611011190">
    <w:abstractNumId w:val="8"/>
  </w:num>
  <w:num w:numId="4" w16cid:durableId="524557886">
    <w:abstractNumId w:val="11"/>
  </w:num>
  <w:num w:numId="5" w16cid:durableId="1522623406">
    <w:abstractNumId w:val="9"/>
  </w:num>
  <w:num w:numId="6" w16cid:durableId="1176768684">
    <w:abstractNumId w:val="2"/>
  </w:num>
  <w:num w:numId="7" w16cid:durableId="988291657">
    <w:abstractNumId w:val="0"/>
  </w:num>
  <w:num w:numId="8" w16cid:durableId="2007393928">
    <w:abstractNumId w:val="6"/>
  </w:num>
  <w:num w:numId="9" w16cid:durableId="778061876">
    <w:abstractNumId w:val="4"/>
  </w:num>
  <w:num w:numId="10" w16cid:durableId="1346396525">
    <w:abstractNumId w:val="7"/>
  </w:num>
  <w:num w:numId="11" w16cid:durableId="2010020215">
    <w:abstractNumId w:val="1"/>
  </w:num>
  <w:num w:numId="12" w16cid:durableId="1756710656">
    <w:abstractNumId w:val="5"/>
  </w:num>
  <w:num w:numId="13" w16cid:durableId="376123602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27680"/>
    <w:rsid w:val="00066C6D"/>
    <w:rsid w:val="00083D37"/>
    <w:rsid w:val="000926F1"/>
    <w:rsid w:val="00095BE9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3D1A"/>
    <w:rsid w:val="00207B0D"/>
    <w:rsid w:val="00213D42"/>
    <w:rsid w:val="00262CF5"/>
    <w:rsid w:val="00266CF0"/>
    <w:rsid w:val="002673B6"/>
    <w:rsid w:val="002C28D2"/>
    <w:rsid w:val="002C4211"/>
    <w:rsid w:val="002D11ED"/>
    <w:rsid w:val="002E0F41"/>
    <w:rsid w:val="002F5AAD"/>
    <w:rsid w:val="003A273B"/>
    <w:rsid w:val="003C5B2F"/>
    <w:rsid w:val="003D08B5"/>
    <w:rsid w:val="00424DEC"/>
    <w:rsid w:val="004337D6"/>
    <w:rsid w:val="00464C0D"/>
    <w:rsid w:val="004A29E8"/>
    <w:rsid w:val="00536489"/>
    <w:rsid w:val="0055380D"/>
    <w:rsid w:val="00557E8E"/>
    <w:rsid w:val="005629A8"/>
    <w:rsid w:val="005940BC"/>
    <w:rsid w:val="005B549F"/>
    <w:rsid w:val="005D16B1"/>
    <w:rsid w:val="005F1F41"/>
    <w:rsid w:val="005F79EB"/>
    <w:rsid w:val="00627B90"/>
    <w:rsid w:val="0063305F"/>
    <w:rsid w:val="00654ECF"/>
    <w:rsid w:val="00672761"/>
    <w:rsid w:val="006A6900"/>
    <w:rsid w:val="006B18A7"/>
    <w:rsid w:val="006B7864"/>
    <w:rsid w:val="00706F46"/>
    <w:rsid w:val="00726CDC"/>
    <w:rsid w:val="00731912"/>
    <w:rsid w:val="007E2543"/>
    <w:rsid w:val="00807F4B"/>
    <w:rsid w:val="00811FD7"/>
    <w:rsid w:val="008A019A"/>
    <w:rsid w:val="008C1286"/>
    <w:rsid w:val="008D789E"/>
    <w:rsid w:val="00971604"/>
    <w:rsid w:val="00977AF9"/>
    <w:rsid w:val="0099427E"/>
    <w:rsid w:val="009A6739"/>
    <w:rsid w:val="009B605C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B33EAF"/>
    <w:rsid w:val="00B572F7"/>
    <w:rsid w:val="00C04B4B"/>
    <w:rsid w:val="00C26FB4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B1079"/>
    <w:rsid w:val="00DC59D2"/>
    <w:rsid w:val="00E413F7"/>
    <w:rsid w:val="00E70329"/>
    <w:rsid w:val="00E75A06"/>
    <w:rsid w:val="00E92E78"/>
    <w:rsid w:val="00F151D0"/>
    <w:rsid w:val="00F44C6A"/>
    <w:rsid w:val="00F87DA4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F46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706F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6F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6F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  <w:rsid w:val="00706F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6F46"/>
  </w:style>
  <w:style w:type="paragraph" w:styleId="ListParagraph">
    <w:name w:val="List Paragraph"/>
    <w:basedOn w:val="Normal"/>
    <w:uiPriority w:val="34"/>
    <w:qFormat/>
    <w:rsid w:val="00706F46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06F4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06F46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706F46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6F46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706F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F46"/>
  </w:style>
  <w:style w:type="paragraph" w:styleId="Footer">
    <w:name w:val="footer"/>
    <w:basedOn w:val="Normal"/>
    <w:link w:val="FooterChar"/>
    <w:uiPriority w:val="99"/>
    <w:unhideWhenUsed/>
    <w:rsid w:val="00706F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F46"/>
  </w:style>
  <w:style w:type="character" w:customStyle="1" w:styleId="Heading2Char">
    <w:name w:val="Heading 2 Char"/>
    <w:basedOn w:val="DefaultParagraphFont"/>
    <w:link w:val="Heading2"/>
    <w:uiPriority w:val="9"/>
    <w:rsid w:val="00706F46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06F46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70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06F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6F46"/>
    <w:rPr>
      <w:color w:val="605E5C"/>
      <w:shd w:val="clear" w:color="auto" w:fill="E1DFDD"/>
    </w:rPr>
  </w:style>
  <w:style w:type="paragraph" w:customStyle="1" w:styleId="Default">
    <w:name w:val="Default"/>
    <w:rsid w:val="00706F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706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6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6F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6F46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06F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1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18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519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274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308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989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608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505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8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8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3</cp:revision>
  <dcterms:created xsi:type="dcterms:W3CDTF">2022-08-05T00:45:00Z</dcterms:created>
  <dcterms:modified xsi:type="dcterms:W3CDTF">2022-08-05T00:48:00Z</dcterms:modified>
</cp:coreProperties>
</file>